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490" w:rsidRDefault="00131490" w:rsidP="00BA32BE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4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Приложение № 4</w:t>
      </w:r>
    </w:p>
    <w:p w:rsidR="00131490" w:rsidRPr="00A67BD4" w:rsidRDefault="00131490" w:rsidP="00BA32BE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131490" w:rsidRPr="009C352B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C352B">
        <w:rPr>
          <w:rFonts w:ascii="Times New Roman" w:hAnsi="Times New Roman" w:cs="Times New Roman"/>
          <w:sz w:val="24"/>
          <w:szCs w:val="24"/>
          <w:lang w:eastAsia="ru-RU"/>
        </w:rPr>
        <w:t>предоставления государственной статистической отчетности</w:t>
      </w:r>
    </w:p>
    <w:p w:rsidR="00131490" w:rsidRPr="009C352B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C352B">
        <w:rPr>
          <w:rFonts w:ascii="Times New Roman" w:hAnsi="Times New Roman" w:cs="Times New Roman"/>
          <w:sz w:val="24"/>
          <w:szCs w:val="24"/>
          <w:lang w:eastAsia="ru-RU"/>
        </w:rPr>
        <w:t>по форме 5-ФК за 2011 год</w:t>
      </w:r>
    </w:p>
    <w:p w:rsidR="00131490" w:rsidRPr="009C352B" w:rsidRDefault="00131490" w:rsidP="00A67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r w:rsidRPr="008A1ED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декабря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2011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четверг</w:t>
      </w:r>
    </w:p>
    <w:p w:rsidR="00131490" w:rsidRPr="00A67BD4" w:rsidRDefault="00131490" w:rsidP="00BA32BE">
      <w:pPr>
        <w:keepNext/>
        <w:widowControl w:val="0"/>
        <w:autoSpaceDE w:val="0"/>
        <w:autoSpaceDN w:val="0"/>
        <w:adjustRightInd w:val="0"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Архаринского района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23 декабря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2011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пятница</w:t>
      </w: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п. Углегорск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6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декабря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2011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 понедельник</w:t>
      </w:r>
    </w:p>
    <w:p w:rsidR="00131490" w:rsidRPr="00A67BD4" w:rsidRDefault="00131490" w:rsidP="00BA32BE">
      <w:pPr>
        <w:keepNext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 Ромненского района</w:t>
      </w:r>
    </w:p>
    <w:p w:rsidR="00131490" w:rsidRPr="00A67BD4" w:rsidRDefault="00131490" w:rsidP="00BA32BE">
      <w:pPr>
        <w:keepNext/>
        <w:widowControl w:val="0"/>
        <w:autoSpaceDE w:val="0"/>
        <w:autoSpaceDN w:val="0"/>
        <w:adjustRightInd w:val="0"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Серышевского района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декабря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2011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 вторник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Ивановского района</w:t>
      </w:r>
    </w:p>
    <w:p w:rsidR="00131490" w:rsidRPr="00A67BD4" w:rsidRDefault="00131490" w:rsidP="00BA32BE">
      <w:pPr>
        <w:keepNext/>
        <w:widowControl w:val="0"/>
        <w:autoSpaceDE w:val="0"/>
        <w:autoSpaceDN w:val="0"/>
        <w:adjustRightInd w:val="0"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Михайловского района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8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декабря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2011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 среда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 Благовещенского района</w:t>
      </w:r>
      <w:bookmarkStart w:id="0" w:name="_GoBack"/>
      <w:bookmarkEnd w:id="0"/>
    </w:p>
    <w:p w:rsidR="00131490" w:rsidRPr="00A67BD4" w:rsidRDefault="00131490" w:rsidP="00BA32BE">
      <w:pPr>
        <w:keepNext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Тамбовского района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631D6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10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января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2012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 вторник</w:t>
      </w: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Белогорского района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11 января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2012 г.,  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среда</w:t>
      </w: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Константиновского района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13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января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2012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пятница</w:t>
      </w:r>
    </w:p>
    <w:p w:rsidR="00131490" w:rsidRPr="00A67BD4" w:rsidRDefault="00131490" w:rsidP="00BA32BE">
      <w:pPr>
        <w:keepNext/>
        <w:widowControl w:val="0"/>
        <w:autoSpaceDE w:val="0"/>
        <w:autoSpaceDN w:val="0"/>
        <w:adjustRightInd w:val="0"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№ 1,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67BD4">
        <w:rPr>
          <w:rFonts w:ascii="Times New Roman" w:hAnsi="Times New Roman" w:cs="Times New Roman"/>
          <w:sz w:val="24"/>
          <w:szCs w:val="24"/>
          <w:lang w:eastAsia="ru-RU"/>
        </w:rPr>
        <w:t>3 г. Райчихинск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6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января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2012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 понедельник</w:t>
      </w:r>
    </w:p>
    <w:p w:rsidR="00131490" w:rsidRPr="00A67BD4" w:rsidRDefault="00131490" w:rsidP="00BA32BE">
      <w:pPr>
        <w:keepNext/>
        <w:widowControl w:val="0"/>
        <w:autoSpaceDE w:val="0"/>
        <w:autoSpaceDN w:val="0"/>
        <w:adjustRightInd w:val="0"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Бурейского района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п</w:t>
      </w:r>
      <w:r>
        <w:rPr>
          <w:rFonts w:ascii="Times New Roman" w:hAnsi="Times New Roman" w:cs="Times New Roman"/>
          <w:sz w:val="24"/>
          <w:szCs w:val="24"/>
          <w:lang w:eastAsia="ru-RU"/>
        </w:rPr>
        <w:t>гт</w:t>
      </w:r>
      <w:r w:rsidRPr="00A67BD4">
        <w:rPr>
          <w:rFonts w:ascii="Times New Roman" w:hAnsi="Times New Roman" w:cs="Times New Roman"/>
          <w:sz w:val="24"/>
          <w:szCs w:val="24"/>
          <w:lang w:eastAsia="ru-RU"/>
        </w:rPr>
        <w:t>. Прогресс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17 января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2012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 вторник</w:t>
      </w: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 № 1, 2  г. Свободный</w:t>
      </w:r>
    </w:p>
    <w:p w:rsidR="00131490" w:rsidRPr="00A67BD4" w:rsidRDefault="00131490" w:rsidP="00BA32B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18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января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2012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среда</w:t>
      </w: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 № 1, 2  г. Зея;</w:t>
      </w:r>
    </w:p>
    <w:p w:rsidR="00131490" w:rsidRPr="00A67BD4" w:rsidRDefault="00131490" w:rsidP="00BA32BE">
      <w:pPr>
        <w:keepNext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Зейского района</w:t>
      </w: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1490" w:rsidRPr="00A67BD4" w:rsidRDefault="00131490" w:rsidP="00BA32B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20 января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2012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пятница</w:t>
      </w:r>
    </w:p>
    <w:p w:rsidR="00131490" w:rsidRPr="00A67BD4" w:rsidRDefault="00131490" w:rsidP="00BA32BE">
      <w:pPr>
        <w:keepNext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  <w:lang w:eastAsia="ru-RU"/>
        </w:rPr>
      </w:pPr>
      <w:r w:rsidRPr="00A67BD4">
        <w:rPr>
          <w:rFonts w:ascii="Times New Roman" w:hAnsi="Times New Roman" w:cs="Times New Roman"/>
          <w:sz w:val="24"/>
          <w:szCs w:val="24"/>
          <w:lang w:eastAsia="ru-RU"/>
        </w:rPr>
        <w:t>ДЮСШ № 1,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67BD4">
        <w:rPr>
          <w:rFonts w:ascii="Times New Roman" w:hAnsi="Times New Roman" w:cs="Times New Roman"/>
          <w:sz w:val="24"/>
          <w:szCs w:val="24"/>
          <w:lang w:eastAsia="ru-RU"/>
        </w:rPr>
        <w:t>2,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67BD4">
        <w:rPr>
          <w:rFonts w:ascii="Times New Roman" w:hAnsi="Times New Roman" w:cs="Times New Roman"/>
          <w:sz w:val="24"/>
          <w:szCs w:val="24"/>
          <w:lang w:eastAsia="ru-RU"/>
        </w:rPr>
        <w:t>3 г. Белогорск</w:t>
      </w:r>
    </w:p>
    <w:p w:rsidR="00131490" w:rsidRPr="00A67BD4" w:rsidRDefault="00131490" w:rsidP="00BA32B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3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января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2012 г.</w:t>
      </w:r>
      <w:r w:rsidRPr="00A67BD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 понедельник</w:t>
      </w: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ДЮСШ № 1, </w:t>
      </w:r>
      <w:r w:rsidRPr="00A67BD4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A67BD4"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A67BD4">
        <w:rPr>
          <w:rFonts w:ascii="Times New Roman" w:hAnsi="Times New Roman" w:cs="Times New Roman"/>
          <w:sz w:val="24"/>
          <w:szCs w:val="24"/>
          <w:lang w:eastAsia="ru-RU"/>
        </w:rPr>
        <w:t xml:space="preserve"> 7 г. Благовещенск</w:t>
      </w:r>
    </w:p>
    <w:p w:rsidR="00131490" w:rsidRPr="00A67BD4" w:rsidRDefault="00131490" w:rsidP="00BA3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31490" w:rsidRDefault="00131490" w:rsidP="009C352B">
      <w:pPr>
        <w:jc w:val="center"/>
      </w:pPr>
    </w:p>
    <w:sectPr w:rsidR="00131490" w:rsidSect="00BA32BE">
      <w:pgSz w:w="11906" w:h="16838"/>
      <w:pgMar w:top="125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7BD4"/>
    <w:rsid w:val="00131490"/>
    <w:rsid w:val="00567982"/>
    <w:rsid w:val="008A1EDD"/>
    <w:rsid w:val="009C352B"/>
    <w:rsid w:val="00A67BD4"/>
    <w:rsid w:val="00BA32BE"/>
    <w:rsid w:val="00C26340"/>
    <w:rsid w:val="00CE4F19"/>
    <w:rsid w:val="00E3584A"/>
    <w:rsid w:val="00E631D6"/>
    <w:rsid w:val="00E8774A"/>
    <w:rsid w:val="00F94718"/>
    <w:rsid w:val="00FA7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71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139</Words>
  <Characters>796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6</cp:revision>
  <cp:lastPrinted>2011-11-23T05:36:00Z</cp:lastPrinted>
  <dcterms:created xsi:type="dcterms:W3CDTF">2011-10-24T05:08:00Z</dcterms:created>
  <dcterms:modified xsi:type="dcterms:W3CDTF">2011-11-23T05:56:00Z</dcterms:modified>
</cp:coreProperties>
</file>